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การรับแจ้งการย้ายออกแล้ว แต่ใบแจ้งการย้ายที่อยู่สูญหาย หรือชำรุดก่อนแจ้งย้ายเข้า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การรับแจ้งการย้ายออกแล้ว แต่ใบแจ้งการย้ายที่อยู่สูญหาย หรือชำรุดก่อนแจ้งย้ายเข้า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ระเบียบสำนักทะเบียนกลาง ว่าด้วยการจัดทำทะเบียนราษฎร พ.ศ. 2535 รวมฉบับแก้ไขเพิ่มเติมถึงฉบับที่ 5 พ.ศ. 2551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ส่วนภูมิภาค, 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นาที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การรับแจ้งการย้ายออกแล้ว แต่ใบแจ้งการย้ายที่อยู่สูญหาย หรือชำรุดก่อนแจ้งย้าย เทศบาลตำบลนาดอกคำ กาญจนา ศรีบุรินทร์ คู่มือประชาชน 24/07/2015 10:52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สำนักทะเบียนอำเภอหรือสำนักทะเบียนท้องถิ่น/ติดต่อด้วยตนเอง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(แห่งท้องที่ที่ออกใบแจ้งการย้ายออก)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 ผู้แจ้ง ได้แก่ บุคคลที่ลงชื่อแจ้งย้ายออกในใบแจ้งการย้ายที่อยู่ฉบับที่สูญหาย</w:t>
        <w:br/>
        <w:t xml:space="preserve"/>
        <w:br/>
        <w:t xml:space="preserve">2. เงื่อนไข</w:t>
        <w:br/>
        <w:t xml:space="preserve"/>
        <w:br/>
        <w:t xml:space="preserve">(1) 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7วัน</w:t>
        <w:br/>
        <w:t xml:space="preserve"/>
        <w:br/>
        <w:t xml:space="preserve">(2) 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90 วัน (ทั้งนี้ การหารือต้องส่งให้สำนักทะเบียนกลาง ภายใน 30 วัน นับแต่วันที่รับเรื่อง) โดยส่งผ่านสำนักทะเบียนจังหวัด เพื่อส่งให้สำนักทะเบียนกลาง เพื่อตอบข้อหารือดังกล่าวต่อไป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นายทะเบียนพิจารณา อนุญาต/ไม่อนุญาต และแจ้งผลการพิจารณา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20 นาที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(ผู้แจ้ง)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(ของผู้ได้รับมอบหมาย)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(ของผู้ย้ายคนอื่นๆ ที่มีชื่อเป็นผู้ย้ายออกในใบแจ้งย้ายที่อยู่ฉบับที่สูญหายหรือชำรุด กรณีผู้ย้ายออกมากกว่า 1 ราย)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ไม่เสียค่าธรรมเนียม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ศูนย์ดำรงธรรมกระทรวง ศูนย์ดำรงธรรมจังหวัด ศูนย์ดำรงธรรมอำเภอ  โทร. 1567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สำนักบริหารการทะเบียน กรมการปกครอง ถ.ลำลูกกา คลอง 9  อ.ลำลูกกา จ.ปทุมธานี โทร 1548 หรือ 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gridSpan w:val="2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รออนุมัติขั้นที่ 2 โดยสำนักงาน ก.พ.ร. (OPDC)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เทศบาลตำบลนาดอกคำ อำเภอนาด้วง จังหวัดเลย สถ.มท.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